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8F9" w:rsidRPr="007D68F9" w:rsidRDefault="007D68F9" w:rsidP="007D68F9">
      <w:pPr>
        <w:pStyle w:val="a3"/>
        <w:spacing w:before="120" w:after="0"/>
        <w:rPr>
          <w:b w:val="0"/>
          <w:caps w:val="0"/>
          <w:szCs w:val="24"/>
        </w:rPr>
      </w:pPr>
      <w:r w:rsidRPr="007D68F9">
        <w:rPr>
          <w:szCs w:val="24"/>
        </w:rPr>
        <w:t xml:space="preserve">Подтверждение УЧАСТНИКА ЗАКУПКИ / ПОСТАВЩИКА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7D68F9" w:rsidRPr="007D68F9" w:rsidRDefault="007D68F9" w:rsidP="007D68F9">
      <w:pPr>
        <w:tabs>
          <w:tab w:val="right" w:pos="9639"/>
        </w:tabs>
        <w:spacing w:before="120"/>
        <w:ind w:firstLine="0"/>
        <w:rPr>
          <w:szCs w:val="24"/>
        </w:rPr>
      </w:pPr>
      <w:r w:rsidRPr="007D68F9">
        <w:rPr>
          <w:szCs w:val="24"/>
        </w:rPr>
        <w:t>Настоящим _____________________________________________________________________</w:t>
      </w:r>
      <w:r w:rsidRPr="007D68F9">
        <w:rPr>
          <w:szCs w:val="24"/>
        </w:rPr>
        <w:tab/>
        <w:t>,</w:t>
      </w:r>
    </w:p>
    <w:p w:rsidR="007D68F9" w:rsidRPr="007D68F9" w:rsidRDefault="007D68F9" w:rsidP="007D68F9">
      <w:pPr>
        <w:ind w:firstLine="0"/>
        <w:jc w:val="center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>(наименование Поставщика/ Участника закупки)</w:t>
      </w:r>
    </w:p>
    <w:p w:rsidR="007D68F9" w:rsidRPr="007D68F9" w:rsidRDefault="007D68F9" w:rsidP="007D68F9">
      <w:pPr>
        <w:tabs>
          <w:tab w:val="right" w:pos="9639"/>
        </w:tabs>
        <w:spacing w:before="120"/>
        <w:ind w:firstLine="0"/>
        <w:rPr>
          <w:szCs w:val="24"/>
        </w:rPr>
      </w:pPr>
      <w:r w:rsidRPr="007D68F9">
        <w:rPr>
          <w:szCs w:val="24"/>
        </w:rPr>
        <w:t>Адрес места нахождения (юридический адрес): ______________________________________</w:t>
      </w:r>
      <w:r w:rsidRPr="007D68F9">
        <w:rPr>
          <w:szCs w:val="24"/>
        </w:rPr>
        <w:tab/>
        <w:t>,</w:t>
      </w:r>
    </w:p>
    <w:p w:rsidR="007D68F9" w:rsidRPr="007D68F9" w:rsidRDefault="007D68F9" w:rsidP="007D68F9">
      <w:pPr>
        <w:tabs>
          <w:tab w:val="right" w:pos="9639"/>
        </w:tabs>
        <w:spacing w:before="120" w:line="360" w:lineRule="auto"/>
        <w:ind w:firstLine="0"/>
        <w:rPr>
          <w:szCs w:val="24"/>
        </w:rPr>
      </w:pPr>
      <w:r w:rsidRPr="007D68F9">
        <w:rPr>
          <w:szCs w:val="24"/>
        </w:rPr>
        <w:t>Фактический адрес: ______________________________________________________________</w:t>
      </w:r>
      <w:r w:rsidRPr="007D68F9">
        <w:rPr>
          <w:szCs w:val="24"/>
        </w:rPr>
        <w:tab/>
        <w:t>,</w:t>
      </w:r>
    </w:p>
    <w:p w:rsidR="007D68F9" w:rsidRPr="007D68F9" w:rsidRDefault="007D68F9" w:rsidP="007D68F9">
      <w:pPr>
        <w:ind w:firstLine="0"/>
        <w:rPr>
          <w:szCs w:val="24"/>
        </w:rPr>
      </w:pPr>
      <w:r w:rsidRPr="007D68F9">
        <w:rPr>
          <w:szCs w:val="24"/>
        </w:rPr>
        <w:t>Свидетельство о государственной регистрации:</w:t>
      </w:r>
      <w:r>
        <w:rPr>
          <w:szCs w:val="24"/>
        </w:rPr>
        <w:t xml:space="preserve"> </w:t>
      </w:r>
      <w:r w:rsidRPr="007D68F9">
        <w:rPr>
          <w:szCs w:val="24"/>
        </w:rPr>
        <w:t>______________________________________.</w:t>
      </w:r>
    </w:p>
    <w:p w:rsidR="007D68F9" w:rsidRDefault="007D68F9" w:rsidP="007D68F9">
      <w:pPr>
        <w:ind w:firstLine="0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>(</w:t>
      </w:r>
      <w:r w:rsidRPr="007D68F9">
        <w:rPr>
          <w:i/>
          <w:szCs w:val="24"/>
          <w:u w:val="single"/>
          <w:vertAlign w:val="superscript"/>
        </w:rPr>
        <w:t>резиденты РФ:</w:t>
      </w:r>
      <w:r w:rsidRPr="007D68F9">
        <w:rPr>
          <w:i/>
          <w:szCs w:val="24"/>
          <w:vertAlign w:val="superscript"/>
        </w:rPr>
        <w:t xml:space="preserve"> основной государственный регистрационный номер (ОГРН), сведения о дате выдачи документа и выдавшем его органе; </w:t>
      </w:r>
      <w:r w:rsidRPr="007D68F9">
        <w:rPr>
          <w:i/>
          <w:szCs w:val="24"/>
          <w:vertAlign w:val="superscript"/>
        </w:rPr>
        <w:br/>
      </w:r>
      <w:r w:rsidRPr="007D68F9">
        <w:rPr>
          <w:i/>
          <w:szCs w:val="24"/>
          <w:u w:val="single"/>
          <w:vertAlign w:val="superscript"/>
        </w:rPr>
        <w:t>нерезиденты РФ</w:t>
      </w:r>
      <w:r w:rsidRPr="007D68F9">
        <w:rPr>
          <w:i/>
          <w:szCs w:val="24"/>
          <w:vertAlign w:val="superscript"/>
        </w:rPr>
        <w:t>: наименование регистрационного документа, номер документа, сведения о дате выдачи документа и выдавшем его органе)</w:t>
      </w:r>
    </w:p>
    <w:p w:rsidR="007D68F9" w:rsidRPr="007D68F9" w:rsidRDefault="007D68F9" w:rsidP="007D68F9">
      <w:pPr>
        <w:ind w:firstLine="0"/>
        <w:rPr>
          <w:i/>
          <w:szCs w:val="24"/>
          <w:vertAlign w:val="superscript"/>
        </w:rPr>
      </w:pPr>
      <w:r w:rsidRPr="007D68F9">
        <w:rPr>
          <w:szCs w:val="24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7D68F9">
        <w:rPr>
          <w:i/>
          <w:szCs w:val="24"/>
          <w:shd w:val="clear" w:color="auto" w:fill="FFFFCC"/>
        </w:rPr>
        <w:t>указать наименование Общества группы ПАО «НК «РОСНЕФТЬ, в которое подается согласие на обработку персональных данных»</w:t>
      </w:r>
      <w:r w:rsidRPr="007D68F9">
        <w:rPr>
          <w:szCs w:val="24"/>
        </w:rPr>
        <w:t>], зарегистрированному по адресу: [</w:t>
      </w:r>
      <w:r w:rsidRPr="007D68F9">
        <w:rPr>
          <w:i/>
          <w:szCs w:val="24"/>
          <w:shd w:val="clear" w:color="auto" w:fill="FFFFCC"/>
        </w:rPr>
        <w:t>указать юридический адрес Общества группы ПАО «НК «РОСНЕФТЬ», в которое подается согласие на обработку персональных</w:t>
      </w:r>
      <w:r w:rsidRPr="007D68F9">
        <w:rPr>
          <w:szCs w:val="24"/>
        </w:rPr>
        <w:t>], т.е. на совершение действий, предусмотренных п.3. ст.3 Закона 152-ФЗ.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7D68F9">
        <w:rPr>
          <w:i/>
          <w:szCs w:val="24"/>
          <w:shd w:val="clear" w:color="auto" w:fill="FFFFCC"/>
        </w:rPr>
        <w:t>указать наименование Общества группы ПАО «НК «РОСНЕФТЬ», куда подается согласие на обработку персональных данных</w:t>
      </w:r>
      <w:r w:rsidRPr="007D68F9">
        <w:rPr>
          <w:szCs w:val="24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7D68F9">
        <w:rPr>
          <w:i/>
          <w:szCs w:val="24"/>
          <w:shd w:val="clear" w:color="auto" w:fill="FFFFCC"/>
        </w:rPr>
        <w:t>указать наименование Общества группы ПАО «НК «РОСНЕФТЬ», в которое подается согласие на обработку персональных данных</w:t>
      </w:r>
      <w:r w:rsidRPr="007D68F9">
        <w:rPr>
          <w:szCs w:val="24"/>
        </w:rPr>
        <w:t>] выступает для третьих лиц, которым передаются персональные данные, Организатором закупки.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>Условием прекращения обработки персональных данных является получение [</w:t>
      </w:r>
      <w:r w:rsidRPr="007D68F9">
        <w:rPr>
          <w:i/>
          <w:szCs w:val="24"/>
          <w:shd w:val="clear" w:color="auto" w:fill="FFFFCC"/>
        </w:rPr>
        <w:t>указать наименование Общества группы ПАО «НК «РОСНЕФТЬ», в которое подается согласие на обработку персональных данных</w:t>
      </w:r>
      <w:r w:rsidRPr="007D68F9">
        <w:rPr>
          <w:szCs w:val="24"/>
        </w:rPr>
        <w:t>] письменного уведомления об отзыве согласия на обработку персональных данных.</w:t>
      </w:r>
    </w:p>
    <w:p w:rsidR="007D68F9" w:rsidRPr="007D68F9" w:rsidRDefault="007D68F9" w:rsidP="007D68F9">
      <w:pPr>
        <w:widowControl w:val="0"/>
        <w:ind w:firstLine="709"/>
        <w:rPr>
          <w:szCs w:val="24"/>
        </w:rPr>
      </w:pPr>
      <w:r w:rsidRPr="007D68F9">
        <w:rPr>
          <w:szCs w:val="24"/>
        </w:rPr>
        <w:t>Настоящее подтверждение действует со дня его подписания в течение 10 лет (либо до дня его отзыва субъектом персональных данных способом, указанным выше).</w:t>
      </w:r>
    </w:p>
    <w:p w:rsidR="007D68F9" w:rsidRDefault="007D68F9" w:rsidP="007D68F9">
      <w:pPr>
        <w:widowControl w:val="0"/>
        <w:tabs>
          <w:tab w:val="clear" w:pos="1134"/>
          <w:tab w:val="left" w:pos="3828"/>
          <w:tab w:val="left" w:pos="6804"/>
        </w:tabs>
        <w:ind w:firstLine="0"/>
        <w:jc w:val="left"/>
        <w:rPr>
          <w:szCs w:val="24"/>
        </w:rPr>
      </w:pPr>
    </w:p>
    <w:p w:rsidR="007D68F9" w:rsidRPr="007D68F9" w:rsidRDefault="007D68F9" w:rsidP="007D68F9">
      <w:pPr>
        <w:widowControl w:val="0"/>
        <w:tabs>
          <w:tab w:val="clear" w:pos="1134"/>
          <w:tab w:val="left" w:pos="3828"/>
          <w:tab w:val="left" w:pos="6804"/>
        </w:tabs>
        <w:ind w:firstLine="0"/>
        <w:jc w:val="left"/>
        <w:rPr>
          <w:szCs w:val="24"/>
        </w:rPr>
      </w:pPr>
      <w:r w:rsidRPr="007D68F9">
        <w:rPr>
          <w:szCs w:val="24"/>
        </w:rPr>
        <w:t xml:space="preserve">Должность руководителя </w:t>
      </w:r>
      <w:r w:rsidRPr="007D68F9">
        <w:rPr>
          <w:szCs w:val="24"/>
        </w:rPr>
        <w:br/>
        <w:t xml:space="preserve">Поставщика/Участника закупки </w:t>
      </w:r>
      <w:r w:rsidRPr="007D68F9">
        <w:rPr>
          <w:szCs w:val="24"/>
        </w:rPr>
        <w:tab/>
        <w:t xml:space="preserve">_________________ </w:t>
      </w:r>
      <w:r w:rsidRPr="007D68F9">
        <w:rPr>
          <w:szCs w:val="24"/>
        </w:rPr>
        <w:tab/>
        <w:t>(</w:t>
      </w:r>
      <w:bookmarkStart w:id="0" w:name="_GoBack"/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bookmarkEnd w:id="0"/>
      <w:r w:rsidRPr="007D68F9">
        <w:rPr>
          <w:szCs w:val="24"/>
        </w:rPr>
        <w:t>)</w:t>
      </w:r>
    </w:p>
    <w:p w:rsidR="007D68F9" w:rsidRPr="007D68F9" w:rsidRDefault="007D68F9" w:rsidP="007D68F9">
      <w:pPr>
        <w:widowControl w:val="0"/>
        <w:tabs>
          <w:tab w:val="clear" w:pos="1134"/>
          <w:tab w:val="left" w:pos="7088"/>
        </w:tabs>
        <w:ind w:firstLine="4395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 xml:space="preserve"> (подпись) </w:t>
      </w:r>
      <w:r w:rsidRPr="007D68F9">
        <w:rPr>
          <w:i/>
          <w:szCs w:val="24"/>
          <w:vertAlign w:val="superscript"/>
        </w:rPr>
        <w:tab/>
      </w:r>
      <w:proofErr w:type="gramStart"/>
      <w:r w:rsidRPr="007D68F9">
        <w:rPr>
          <w:i/>
          <w:szCs w:val="24"/>
          <w:vertAlign w:val="superscript"/>
        </w:rPr>
        <w:tab/>
        <w:t xml:space="preserve">  ФИО</w:t>
      </w:r>
      <w:proofErr w:type="gramEnd"/>
    </w:p>
    <w:p w:rsidR="007D68F9" w:rsidRPr="007D68F9" w:rsidRDefault="007D68F9" w:rsidP="007D68F9">
      <w:pPr>
        <w:widowControl w:val="0"/>
        <w:ind w:firstLine="993"/>
        <w:rPr>
          <w:szCs w:val="24"/>
        </w:rPr>
      </w:pPr>
      <w:r w:rsidRPr="007D68F9">
        <w:rPr>
          <w:szCs w:val="24"/>
          <w:vertAlign w:val="superscript"/>
        </w:rPr>
        <w:t>МП</w:t>
      </w:r>
      <w:r w:rsidRPr="007D68F9">
        <w:rPr>
          <w:szCs w:val="24"/>
        </w:rPr>
        <w:t xml:space="preserve"> </w:t>
      </w:r>
    </w:p>
    <w:p w:rsidR="007D68F9" w:rsidRPr="007D68F9" w:rsidRDefault="007D68F9" w:rsidP="007D68F9">
      <w:pPr>
        <w:widowControl w:val="0"/>
        <w:jc w:val="right"/>
        <w:rPr>
          <w:szCs w:val="24"/>
          <w:vertAlign w:val="superscript"/>
        </w:rPr>
      </w:pPr>
      <w:r w:rsidRPr="007D68F9">
        <w:rPr>
          <w:szCs w:val="24"/>
        </w:rPr>
        <w:t>«___» ______________ 20__ г.</w:t>
      </w:r>
    </w:p>
    <w:sectPr w:rsidR="007D68F9" w:rsidRPr="007D68F9" w:rsidSect="007D68F9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7D68F9"/>
    <w:rsid w:val="00A71D84"/>
    <w:rsid w:val="00B91357"/>
    <w:rsid w:val="00C1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70FB18E0</Template>
  <TotalTime>1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Ипполитова Светлана Витальевна</cp:lastModifiedBy>
  <cp:revision>2</cp:revision>
  <dcterms:created xsi:type="dcterms:W3CDTF">2020-04-01T15:39:00Z</dcterms:created>
  <dcterms:modified xsi:type="dcterms:W3CDTF">2020-04-01T15:39:00Z</dcterms:modified>
</cp:coreProperties>
</file>